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Bournemouth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Bournemouth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Bournemouth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Bournemouth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Bournemouth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Bournemouth West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56.7% </w:t>
      </w:r>
      <w:r w:rsidRPr="004747BF">
        <w:rPr>
          <w:rFonts w:ascii="Libre Franklin Light" w:eastAsia="Times New Roman" w:hAnsi="Libre Franklin Light" w:cs="Calibri Light"/>
        </w:rPr>
        <w:t xml:space="preserve">of those respondents classified as PGSI 8+ in Bournemouth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Bournemouth West is estimated to be </w:t>
      </w:r>
      <w:r w:rsidRPr="00773DF7">
        <w:rPr>
          <w:rFonts w:ascii="Libre Franklin Light" w:eastAsia="Times New Roman" w:hAnsi="Libre Franklin Light" w:cs="Calibri Light"/>
          <w:b/>
          <w:bCs/>
          <w:color w:val="C45911" w:themeColor="accent2" w:themeShade="BF"/>
        </w:rPr>
        <w:t xml:space="preserve">£2,138,641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Bournemouth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Bournemouth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Bournemouth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Bournemouth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urnemouth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Bournemouth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urnemouth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Bournemouth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Bournemouth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urnemouth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Bournemouth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Bournemouth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Bournemouth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Bournemouth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Bournemouth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Bournemouth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£2,138,641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Bournemouth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£34,835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£720,406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£51,607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£1,290,668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£2,138,641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Bournemouth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Bournemouth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Bournemouth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Bournemouth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Bournemouth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Bournemouth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Bournemouth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Bournemouth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0420540-245F-42D5-A9BD-41CEA19702E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